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1"/>
        <w:gridCol w:w="1081"/>
        <w:gridCol w:w="1122"/>
        <w:gridCol w:w="1482"/>
      </w:tblGrid>
      <w:tr w:rsidR="00F21A81" w:rsidRPr="00F21A81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Σωληνάρια </w:t>
            </w:r>
            <w:proofErr w:type="spellStart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>αιματοληψίας</w:t>
            </w:r>
            <w:proofErr w:type="spellEnd"/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F21A81" w:rsidRPr="00F21A81" w:rsidTr="003A1C8B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1" w:type="dxa"/>
            <w:shd w:val="clear" w:color="000000" w:fill="FFFF9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1" w:type="dxa"/>
            <w:shd w:val="clear" w:color="000000" w:fill="FFFF9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21A81" w:rsidRPr="00F21A81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1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1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21A81" w:rsidRPr="00F21A81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21A8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1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21A81" w:rsidRPr="00F21A81" w:rsidTr="003A1C8B">
        <w:trPr>
          <w:cantSplit/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81" w:rsidRPr="00F21A81" w:rsidRDefault="00F21A81" w:rsidP="00F21A8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>Σωληνάρια </w:t>
            </w:r>
            <w:proofErr w:type="spellStart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>αιματοληψίας</w:t>
            </w:r>
            <w:proofErr w:type="spellEnd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πλαστικά, τύπου </w:t>
            </w:r>
            <w:proofErr w:type="spellStart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>Vacutainer</w:t>
            </w:r>
            <w:proofErr w:type="spellEnd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 xml:space="preserve">, με EDTA, των 2 </w:t>
            </w:r>
            <w:proofErr w:type="spellStart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F21A8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(μωβ πώμα)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21A81" w:rsidRPr="00F21A81" w:rsidTr="003A1C8B">
        <w:trPr>
          <w:cantSplit/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1A81" w:rsidRPr="00F21A81" w:rsidRDefault="00F21A81" w:rsidP="00F21A81">
            <w:pPr>
              <w:rPr>
                <w:rFonts w:ascii="Tahoma" w:hAnsi="Tahoma" w:cs="Tahoma"/>
                <w:sz w:val="18"/>
                <w:szCs w:val="18"/>
              </w:rPr>
            </w:pPr>
            <w:r w:rsidRPr="00F21A81">
              <w:rPr>
                <w:rFonts w:ascii="Tahoma" w:hAnsi="Tahoma" w:cs="Tahoma"/>
                <w:sz w:val="18"/>
                <w:szCs w:val="18"/>
              </w:rPr>
              <w:t>Με αρνητική πίεση για την αναρρόφηση συγκεκριμένου όγκου αίματος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21A81" w:rsidRPr="00F21A81" w:rsidTr="003A1C8B">
        <w:trPr>
          <w:cantSplit/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1A81" w:rsidRPr="00F21A81" w:rsidRDefault="00F21A81" w:rsidP="00F21A81">
            <w:pPr>
              <w:rPr>
                <w:rFonts w:ascii="Tahoma" w:hAnsi="Tahoma" w:cs="Tahoma"/>
                <w:sz w:val="18"/>
                <w:szCs w:val="18"/>
              </w:rPr>
            </w:pPr>
            <w:r w:rsidRPr="00F21A81">
              <w:rPr>
                <w:rFonts w:ascii="Tahoma" w:hAnsi="Tahoma" w:cs="Tahoma"/>
                <w:sz w:val="18"/>
                <w:szCs w:val="18"/>
              </w:rPr>
              <w:t xml:space="preserve">Με πώμα ασφαλείας </w:t>
            </w:r>
            <w:proofErr w:type="spellStart"/>
            <w:r w:rsidRPr="00F21A81">
              <w:rPr>
                <w:rFonts w:ascii="Tahoma" w:hAnsi="Tahoma" w:cs="Tahoma"/>
                <w:sz w:val="18"/>
                <w:szCs w:val="18"/>
              </w:rPr>
              <w:t>Hemogard</w:t>
            </w:r>
            <w:proofErr w:type="spellEnd"/>
            <w:r w:rsidRPr="00F21A81">
              <w:rPr>
                <w:rFonts w:ascii="Tahoma" w:hAnsi="Tahoma" w:cs="Tahoma"/>
                <w:sz w:val="18"/>
                <w:szCs w:val="18"/>
              </w:rPr>
              <w:t xml:space="preserve"> (κατάλληλο για όλους τους τύπους αιματολογικών αναλυτών)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21A81" w:rsidRPr="00F21A81" w:rsidTr="003A1C8B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1A81" w:rsidRPr="00F21A81" w:rsidRDefault="00F21A81" w:rsidP="00F21A81">
            <w:pPr>
              <w:rPr>
                <w:rFonts w:ascii="Tahoma" w:hAnsi="Tahoma" w:cs="Tahoma"/>
                <w:sz w:val="18"/>
                <w:szCs w:val="18"/>
              </w:rPr>
            </w:pPr>
            <w:r w:rsidRPr="00F21A81">
              <w:rPr>
                <w:rFonts w:ascii="Tahoma" w:hAnsi="Tahoma" w:cs="Tahoma"/>
                <w:sz w:val="18"/>
                <w:szCs w:val="18"/>
              </w:rPr>
              <w:t>Συσκευασία: 60 τεμάχια/πακέτο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21A81" w:rsidRPr="00F21A81" w:rsidTr="003A1C8B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21A8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A8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A81">
              <w:rPr>
                <w:rFonts w:ascii="Tahoma" w:hAnsi="Tahoma" w:cs="Tahoma"/>
                <w:sz w:val="18"/>
                <w:szCs w:val="18"/>
              </w:rPr>
              <w:t>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21A81" w:rsidRPr="00F21A81" w:rsidRDefault="00F21A81" w:rsidP="00F21A8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2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CA39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2025-11-24T17:54:00Z</dcterms:created>
  <dcterms:modified xsi:type="dcterms:W3CDTF">2025-11-24T17:54:00Z</dcterms:modified>
</cp:coreProperties>
</file>